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</w:p>
    <w:p w:rsidR="001A6542" w:rsidRDefault="001A6542" w:rsidP="00AE074E">
      <w:pPr>
        <w:rPr>
          <w:b/>
          <w:sz w:val="24"/>
          <w:szCs w:val="24"/>
        </w:rPr>
      </w:pPr>
    </w:p>
    <w:p w:rsidR="001A6542" w:rsidRDefault="001A6542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1A6542" w:rsidRPr="004B5E8D" w:rsidTr="008510CE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9142" w:type="dxa"/>
          </w:tcPr>
          <w:p w:rsid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Arial" w:hAnsi="Arial" w:cs="Arial"/>
                <w:b w:val="0"/>
                <w:noProof/>
              </w:rPr>
            </w:pPr>
          </w:p>
          <w:p w:rsidR="001A6542" w:rsidRPr="001A6542" w:rsidRDefault="001A6542" w:rsidP="001A65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DEKLARACJA POUFNOŚCI </w:t>
            </w:r>
          </w:p>
          <w:p w:rsidR="001A6542" w:rsidRPr="001A6542" w:rsidRDefault="001A6542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1A6542" w:rsidRPr="001A6542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Imię i nazwisko członka KOP: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1A6542" w:rsidRPr="001A6542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Instytucja organizująca konkurs: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1A6542" w:rsidRPr="001A6542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righ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Numer konkursu: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6542" w:rsidRPr="001A6542" w:rsidRDefault="001A6542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A6542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1A6542" w:rsidRPr="001A6542" w:rsidRDefault="001A6542" w:rsidP="008510C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0779E4">
            <w:pPr>
              <w:spacing w:after="12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Niniejszym oświadczam, że zapoznałem/-</w:t>
            </w:r>
            <w:proofErr w:type="spellStart"/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proofErr w:type="spellEnd"/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 się z regulaminem pracy Komisji Oceny Projektów powołanej w ramach Działania/Poddziałania …… Programu Operacyjnego Wiedza Edukacja Rozwój</w:t>
            </w:r>
            <w:r w:rsidRPr="001A654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o</w:t>
            </w:r>
            <w:bookmarkStart w:id="0" w:name="_GoBack"/>
            <w:bookmarkEnd w:id="0"/>
            <w:r w:rsidRPr="001A654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raz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zobowiązuję się do: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wypełniania moich obowiązków w sposób uczciwy i sprawiedliwy, zgodnie z posiadaną wiedzą;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bezterminowego zachowania w tajemnicy wszystkich informacji i dokumentów ujawnionych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 wytworzonych w trakcie wyboru projektów w ramach prac Komisji Oceny Projektów powołanej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 Działaniu/Poddziałaniu …… Programu Operacyjnego Wiedza Edukacja Rozwój, w szczególności informacji i dokumentów, które stanowią tajemnice wynikające z przepisów powszechnie obowiązującego prawa; </w:t>
            </w:r>
          </w:p>
          <w:p w:rsidR="001A6542" w:rsidRPr="001A6542" w:rsidRDefault="001A6542" w:rsidP="001A6542">
            <w:pPr>
              <w:pStyle w:val="Tekstpodstawowywcity2"/>
              <w:numPr>
                <w:ilvl w:val="0"/>
                <w:numId w:val="7"/>
              </w:numPr>
              <w:spacing w:line="240" w:lineRule="auto"/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 xml:space="preserve">niezatrzymywania kopii jakichkolwiek pisemnych lub elektronicznych informacji udostępnionych mi w trakcie wyboru projektów w ramach prac Komisji Oceny Projektów powołanej </w:t>
            </w:r>
            <w:r w:rsidRPr="001A6542">
              <w:rPr>
                <w:rFonts w:asciiTheme="minorHAnsi" w:hAnsiTheme="minorHAnsi" w:cstheme="minorHAnsi"/>
                <w:sz w:val="22"/>
                <w:szCs w:val="22"/>
              </w:rPr>
              <w:br/>
              <w:t>w Działaniu/Poddziałaniu …… Programu Operacyjnego Wiedza Edukacja Rozwój.</w:t>
            </w:r>
          </w:p>
          <w:p w:rsidR="001A6542" w:rsidRPr="001A6542" w:rsidRDefault="001A6542" w:rsidP="008510CE">
            <w:pPr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after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......................................................., dnia .............................. r.</w:t>
            </w: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i/>
                <w:sz w:val="22"/>
                <w:szCs w:val="22"/>
              </w:rPr>
              <w:t>(miejscowość)</w:t>
            </w: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ind w:left="450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1A6542" w:rsidRPr="001A6542" w:rsidRDefault="001A6542" w:rsidP="008510CE">
            <w:pPr>
              <w:spacing w:before="120" w:after="120" w:line="240" w:lineRule="exact"/>
              <w:ind w:left="5387" w:firstLine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654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</w:t>
            </w:r>
          </w:p>
          <w:p w:rsidR="001A6542" w:rsidRPr="004B5E8D" w:rsidRDefault="001A6542" w:rsidP="008510CE">
            <w:pPr>
              <w:spacing w:before="120" w:after="120" w:line="240" w:lineRule="exact"/>
              <w:ind w:left="5387" w:firstLine="5"/>
              <w:jc w:val="center"/>
              <w:rPr>
                <w:i/>
              </w:rPr>
            </w:pPr>
            <w:r w:rsidRPr="001A6542">
              <w:rPr>
                <w:rFonts w:asciiTheme="minorHAnsi" w:hAnsiTheme="minorHAnsi" w:cstheme="minorHAnsi"/>
                <w:i/>
                <w:sz w:val="22"/>
                <w:szCs w:val="22"/>
              </w:rPr>
              <w:t>(podpis)</w:t>
            </w:r>
          </w:p>
        </w:tc>
      </w:tr>
    </w:tbl>
    <w:p w:rsidR="001A6542" w:rsidRPr="004B5E8D" w:rsidRDefault="001A6542" w:rsidP="001A6542">
      <w:pPr>
        <w:rPr>
          <w:rFonts w:cs="Arial"/>
          <w:b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948" w:rsidRDefault="00707948" w:rsidP="002775EC">
      <w:r>
        <w:separator/>
      </w:r>
    </w:p>
  </w:endnote>
  <w:endnote w:type="continuationSeparator" w:id="0">
    <w:p w:rsidR="00707948" w:rsidRDefault="00707948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948" w:rsidRDefault="00707948" w:rsidP="002775EC">
      <w:r>
        <w:separator/>
      </w:r>
    </w:p>
  </w:footnote>
  <w:footnote w:type="continuationSeparator" w:id="0">
    <w:p w:rsidR="00707948" w:rsidRDefault="00707948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542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42"/>
    <w:rsid w:val="000206BC"/>
    <w:rsid w:val="000510A2"/>
    <w:rsid w:val="0005754A"/>
    <w:rsid w:val="0007719D"/>
    <w:rsid w:val="000779E4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A6542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07948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46322"/>
  <w15:chartTrackingRefBased/>
  <w15:docId w15:val="{E8CA50DD-B49B-4A4C-933B-6723729A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0D7E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A65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A6542"/>
    <w:rPr>
      <w:rFonts w:ascii="Arial Narrow" w:eastAsia="Times New Roman" w:hAnsi="Arial Narrow"/>
      <w:snapToGrid w:val="0"/>
      <w:sz w:val="26"/>
      <w:szCs w:val="26"/>
    </w:rPr>
  </w:style>
  <w:style w:type="paragraph" w:customStyle="1" w:styleId="Datedadoption">
    <w:name w:val="Date d'adoption"/>
    <w:basedOn w:val="Normalny"/>
    <w:next w:val="Normalny"/>
    <w:uiPriority w:val="99"/>
    <w:rsid w:val="001A6542"/>
    <w:pPr>
      <w:autoSpaceDE w:val="0"/>
      <w:autoSpaceDN w:val="0"/>
      <w:spacing w:before="360"/>
      <w:jc w:val="center"/>
    </w:pPr>
    <w:rPr>
      <w:rFonts w:ascii="Times New Roman" w:hAnsi="Times New Roman"/>
      <w:b/>
      <w:bCs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19CC6-D964-46BF-8F85-B70C09F2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3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2</cp:revision>
  <cp:lastPrinted>2017-12-15T09:45:00Z</cp:lastPrinted>
  <dcterms:created xsi:type="dcterms:W3CDTF">2020-03-11T09:15:00Z</dcterms:created>
  <dcterms:modified xsi:type="dcterms:W3CDTF">2020-03-11T09:18:00Z</dcterms:modified>
</cp:coreProperties>
</file>